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056B86" w14:textId="77777777" w:rsidR="00C44B8B" w:rsidRPr="007E5C2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7E5C2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E5C2A" w:rsidRPr="007E5C2A" w14:paraId="7F056B8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7" w14:textId="77777777" w:rsidR="00C44B8B" w:rsidRPr="007E5C2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E5C2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8" w14:textId="72350E8A" w:rsidR="00C44B8B" w:rsidRPr="007E5C2A" w:rsidRDefault="00467356" w:rsidP="009B7A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E5C2A">
              <w:rPr>
                <w:b/>
                <w:sz w:val="26"/>
                <w:szCs w:val="26"/>
              </w:rPr>
              <w:t>202A_</w:t>
            </w:r>
            <w:r w:rsidR="009B7A52">
              <w:rPr>
                <w:b/>
                <w:sz w:val="26"/>
                <w:szCs w:val="26"/>
              </w:rPr>
              <w:t>392</w:t>
            </w:r>
          </w:p>
        </w:tc>
      </w:tr>
      <w:tr w:rsidR="007E5C2A" w:rsidRPr="007E5C2A" w14:paraId="7F056B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A" w14:textId="77777777" w:rsidR="00C44B8B" w:rsidRPr="007E5C2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E5C2A">
              <w:rPr>
                <w:b/>
                <w:sz w:val="26"/>
                <w:szCs w:val="26"/>
              </w:rPr>
              <w:t xml:space="preserve">Номер материала </w:t>
            </w:r>
            <w:r w:rsidRPr="007E5C2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B" w14:textId="7FD66BC3" w:rsidR="00C44B8B" w:rsidRPr="007E5C2A" w:rsidRDefault="001D739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D7398">
              <w:rPr>
                <w:b/>
                <w:sz w:val="26"/>
                <w:szCs w:val="26"/>
                <w:lang w:val="en-US"/>
              </w:rPr>
              <w:t>2362018</w:t>
            </w:r>
          </w:p>
        </w:tc>
      </w:tr>
    </w:tbl>
    <w:p w14:paraId="79FC4E3D" w14:textId="77777777" w:rsidR="00872259" w:rsidRDefault="00872259" w:rsidP="00872259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52665B" w14:textId="77777777" w:rsidR="00872259" w:rsidRDefault="00872259" w:rsidP="0087225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72D95FC" w14:textId="77777777" w:rsidR="00872259" w:rsidRDefault="00872259" w:rsidP="0087225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ADFD817" w14:textId="77777777" w:rsidR="00872259" w:rsidRDefault="00872259" w:rsidP="00872259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14:paraId="6871A16D" w14:textId="77777777" w:rsidR="00872259" w:rsidRDefault="00872259" w:rsidP="00872259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14:paraId="6A4ABFD7" w14:textId="77777777" w:rsidR="00872259" w:rsidRDefault="00872259" w:rsidP="00872259"/>
    <w:p w14:paraId="7F056B92" w14:textId="77777777" w:rsidR="00C44B8B" w:rsidRPr="007E5C2A" w:rsidRDefault="00C44B8B" w:rsidP="00C44B8B"/>
    <w:p w14:paraId="7F056B94" w14:textId="77777777" w:rsidR="00C44B8B" w:rsidRPr="007E5C2A" w:rsidRDefault="00C44B8B" w:rsidP="00C44B8B"/>
    <w:p w14:paraId="7F056B95" w14:textId="77777777" w:rsidR="00C44B8B" w:rsidRPr="007E5C2A" w:rsidRDefault="00C44B8B" w:rsidP="00C44B8B">
      <w:pPr>
        <w:pStyle w:val="2"/>
        <w:numPr>
          <w:ilvl w:val="0"/>
          <w:numId w:val="0"/>
        </w:numPr>
        <w:spacing w:after="120"/>
      </w:pPr>
      <w:r w:rsidRPr="007E5C2A">
        <w:t>ТЕХНИЧЕСКОЕ ЗАДАНИЕ</w:t>
      </w:r>
    </w:p>
    <w:p w14:paraId="7F056B96" w14:textId="77777777" w:rsidR="00A65683" w:rsidRPr="007E5C2A" w:rsidRDefault="004F6968" w:rsidP="00773399">
      <w:pPr>
        <w:ind w:firstLine="0"/>
        <w:jc w:val="center"/>
        <w:rPr>
          <w:b/>
          <w:sz w:val="26"/>
          <w:szCs w:val="26"/>
        </w:rPr>
      </w:pPr>
      <w:r w:rsidRPr="007E5C2A">
        <w:rPr>
          <w:b/>
          <w:sz w:val="26"/>
          <w:szCs w:val="26"/>
        </w:rPr>
        <w:t xml:space="preserve">на </w:t>
      </w:r>
      <w:r w:rsidR="00612811" w:rsidRPr="007E5C2A">
        <w:rPr>
          <w:b/>
          <w:sz w:val="26"/>
          <w:szCs w:val="26"/>
        </w:rPr>
        <w:t xml:space="preserve">поставку </w:t>
      </w:r>
      <w:r w:rsidR="0064372C" w:rsidRPr="007E5C2A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7E5C2A">
        <w:rPr>
          <w:b/>
          <w:sz w:val="26"/>
          <w:szCs w:val="26"/>
        </w:rPr>
        <w:t xml:space="preserve"> </w:t>
      </w:r>
    </w:p>
    <w:p w14:paraId="7F056B97" w14:textId="7148104B" w:rsidR="00612811" w:rsidRPr="007E5C2A" w:rsidRDefault="00B05BFE" w:rsidP="00773399">
      <w:pPr>
        <w:ind w:firstLine="0"/>
        <w:jc w:val="center"/>
        <w:rPr>
          <w:sz w:val="24"/>
          <w:szCs w:val="24"/>
        </w:rPr>
      </w:pPr>
      <w:r w:rsidRPr="007E5C2A">
        <w:rPr>
          <w:b/>
          <w:sz w:val="26"/>
          <w:szCs w:val="26"/>
        </w:rPr>
        <w:t>(</w:t>
      </w:r>
      <w:r w:rsidR="002C031E" w:rsidRPr="007E5C2A">
        <w:rPr>
          <w:b/>
          <w:sz w:val="26"/>
          <w:szCs w:val="26"/>
        </w:rPr>
        <w:t xml:space="preserve">Устройство птицезащитное </w:t>
      </w:r>
      <w:r w:rsidR="004B7250" w:rsidRPr="004B7250">
        <w:rPr>
          <w:b/>
          <w:sz w:val="26"/>
          <w:szCs w:val="26"/>
        </w:rPr>
        <w:t>ПЗУ 6-10кВ КП-1 компл</w:t>
      </w:r>
      <w:r w:rsidR="004B7250">
        <w:rPr>
          <w:b/>
          <w:sz w:val="26"/>
          <w:szCs w:val="26"/>
        </w:rPr>
        <w:t>ект</w:t>
      </w:r>
      <w:r w:rsidR="004B7250" w:rsidRPr="004B7250">
        <w:rPr>
          <w:b/>
          <w:sz w:val="26"/>
          <w:szCs w:val="26"/>
        </w:rPr>
        <w:t xml:space="preserve"> ТМ-9</w:t>
      </w:r>
      <w:r w:rsidRPr="007E5C2A">
        <w:rPr>
          <w:b/>
          <w:sz w:val="26"/>
          <w:szCs w:val="26"/>
        </w:rPr>
        <w:t>)</w:t>
      </w:r>
      <w:r w:rsidR="00527B4D">
        <w:rPr>
          <w:b/>
          <w:sz w:val="26"/>
          <w:szCs w:val="26"/>
        </w:rPr>
        <w:t xml:space="preserve"> (или эквивалент) Лот № 202A</w:t>
      </w:r>
    </w:p>
    <w:p w14:paraId="7F056B98" w14:textId="77777777" w:rsidR="00020DD3" w:rsidRPr="007E5C2A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F056B99" w14:textId="77777777" w:rsidR="00612811" w:rsidRPr="007E5C2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E5C2A">
        <w:rPr>
          <w:b/>
          <w:bCs/>
          <w:sz w:val="26"/>
          <w:szCs w:val="26"/>
        </w:rPr>
        <w:t xml:space="preserve">Технические требования к </w:t>
      </w:r>
      <w:r w:rsidR="000D4FD2" w:rsidRPr="007E5C2A">
        <w:rPr>
          <w:b/>
          <w:bCs/>
          <w:sz w:val="26"/>
          <w:szCs w:val="26"/>
        </w:rPr>
        <w:t>продукции</w:t>
      </w:r>
      <w:r w:rsidRPr="007E5C2A">
        <w:rPr>
          <w:b/>
          <w:bCs/>
          <w:sz w:val="26"/>
          <w:szCs w:val="26"/>
        </w:rPr>
        <w:t>.</w:t>
      </w:r>
    </w:p>
    <w:p w14:paraId="365D0446" w14:textId="77777777" w:rsidR="007F0146" w:rsidRPr="00E477C5" w:rsidRDefault="007F0146" w:rsidP="007F014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</w:p>
    <w:p w14:paraId="2979D490" w14:textId="77777777" w:rsidR="007F0146" w:rsidRPr="00B84365" w:rsidRDefault="007F0146" w:rsidP="007F0146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 w:rsidRPr="00E477C5">
        <w:rPr>
          <w:sz w:val="24"/>
          <w:szCs w:val="24"/>
        </w:rPr>
        <w:t>Таблица:</w:t>
      </w:r>
    </w:p>
    <w:p w14:paraId="7F056B9D" w14:textId="73D23848" w:rsidR="00D90746" w:rsidRPr="007E5C2A" w:rsidRDefault="00D90746" w:rsidP="007F014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7E5C2A">
        <w:rPr>
          <w:sz w:val="24"/>
          <w:szCs w:val="24"/>
        </w:rPr>
        <w:t xml:space="preserve">  </w:t>
      </w:r>
      <w:bookmarkStart w:id="0" w:name="_GoBack"/>
      <w:bookmarkEnd w:id="0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8"/>
        <w:gridCol w:w="5827"/>
      </w:tblGrid>
      <w:tr w:rsidR="007E5C2A" w:rsidRPr="007E5C2A" w14:paraId="7F056BA0" w14:textId="77777777" w:rsidTr="00D90746">
        <w:tc>
          <w:tcPr>
            <w:tcW w:w="4928" w:type="dxa"/>
          </w:tcPr>
          <w:p w14:paraId="7F056B9E" w14:textId="77777777" w:rsidR="00D90746" w:rsidRPr="007E5C2A" w:rsidRDefault="00D90746" w:rsidP="00650F3C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E5C2A">
              <w:rPr>
                <w:bCs/>
                <w:sz w:val="22"/>
                <w:szCs w:val="22"/>
              </w:rPr>
              <w:t>Тип изоляторов</w:t>
            </w:r>
          </w:p>
        </w:tc>
        <w:tc>
          <w:tcPr>
            <w:tcW w:w="5827" w:type="dxa"/>
          </w:tcPr>
          <w:p w14:paraId="7F056B9F" w14:textId="248DB208" w:rsidR="00D26299" w:rsidRPr="007E5C2A" w:rsidRDefault="00D26299" w:rsidP="00650F3C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ШС-10, ШФ-10,ШФ-20</w:t>
            </w:r>
          </w:p>
        </w:tc>
      </w:tr>
      <w:tr w:rsidR="00650F3C" w:rsidRPr="007E5C2A" w14:paraId="4DB73F51" w14:textId="77777777" w:rsidTr="00D90746">
        <w:tc>
          <w:tcPr>
            <w:tcW w:w="4928" w:type="dxa"/>
          </w:tcPr>
          <w:p w14:paraId="1183DA21" w14:textId="7BED4E21" w:rsidR="00650F3C" w:rsidRPr="007E5C2A" w:rsidRDefault="00650F3C" w:rsidP="00650F3C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7E5C2A">
              <w:rPr>
                <w:bCs/>
                <w:sz w:val="22"/>
                <w:szCs w:val="22"/>
              </w:rPr>
              <w:t>Назначение</w:t>
            </w:r>
          </w:p>
        </w:tc>
        <w:tc>
          <w:tcPr>
            <w:tcW w:w="5827" w:type="dxa"/>
          </w:tcPr>
          <w:p w14:paraId="0A53D8F7" w14:textId="59DB553A" w:rsidR="00650F3C" w:rsidRDefault="00650F3C" w:rsidP="00650F3C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E5C2A">
              <w:rPr>
                <w:bCs/>
                <w:sz w:val="22"/>
                <w:szCs w:val="22"/>
              </w:rPr>
              <w:t>для установки на штыревые изоляторы промежуточных опор с двойным креплением провода</w:t>
            </w:r>
          </w:p>
        </w:tc>
      </w:tr>
      <w:tr w:rsidR="00650F3C" w:rsidRPr="007E5C2A" w14:paraId="7F056BA3" w14:textId="77777777" w:rsidTr="00D90746">
        <w:tc>
          <w:tcPr>
            <w:tcW w:w="4928" w:type="dxa"/>
          </w:tcPr>
          <w:p w14:paraId="7F056BA1" w14:textId="1545EBFC" w:rsidR="00650F3C" w:rsidRPr="007E5C2A" w:rsidRDefault="00650F3C" w:rsidP="00650F3C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E5C2A">
              <w:rPr>
                <w:bCs/>
                <w:sz w:val="22"/>
                <w:szCs w:val="22"/>
              </w:rPr>
              <w:t>Крепление провода к изолятору</w:t>
            </w:r>
          </w:p>
        </w:tc>
        <w:tc>
          <w:tcPr>
            <w:tcW w:w="5827" w:type="dxa"/>
          </w:tcPr>
          <w:p w14:paraId="7F056BA2" w14:textId="573521F4" w:rsidR="00650F3C" w:rsidRPr="007E5C2A" w:rsidRDefault="00650F3C" w:rsidP="00650F3C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вязка</w:t>
            </w:r>
          </w:p>
        </w:tc>
      </w:tr>
      <w:tr w:rsidR="00650F3C" w:rsidRPr="007E5C2A" w14:paraId="7F056BA6" w14:textId="77777777" w:rsidTr="00D90746">
        <w:tc>
          <w:tcPr>
            <w:tcW w:w="4928" w:type="dxa"/>
          </w:tcPr>
          <w:p w14:paraId="7F056BA4" w14:textId="77777777" w:rsidR="00650F3C" w:rsidRPr="007E5C2A" w:rsidRDefault="00650F3C" w:rsidP="00650F3C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E5C2A">
              <w:rPr>
                <w:bCs/>
                <w:sz w:val="22"/>
                <w:szCs w:val="22"/>
              </w:rPr>
              <w:t>Тип вязки провода</w:t>
            </w:r>
          </w:p>
        </w:tc>
        <w:tc>
          <w:tcPr>
            <w:tcW w:w="5827" w:type="dxa"/>
          </w:tcPr>
          <w:p w14:paraId="7F056BA5" w14:textId="5D6718F4" w:rsidR="00650F3C" w:rsidRPr="007E5C2A" w:rsidRDefault="00650F3C" w:rsidP="00650F3C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боковой</w:t>
            </w:r>
          </w:p>
        </w:tc>
      </w:tr>
      <w:tr w:rsidR="00650F3C" w:rsidRPr="007E5C2A" w14:paraId="02F90445" w14:textId="77777777" w:rsidTr="00D90746">
        <w:tc>
          <w:tcPr>
            <w:tcW w:w="4928" w:type="dxa"/>
          </w:tcPr>
          <w:p w14:paraId="44D7F4FB" w14:textId="3E6CE92A" w:rsidR="00650F3C" w:rsidRPr="007E5C2A" w:rsidRDefault="00650F3C" w:rsidP="00650F3C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bCs/>
                <w:sz w:val="22"/>
                <w:szCs w:val="22"/>
              </w:rPr>
            </w:pPr>
            <w:r w:rsidRPr="00D26299">
              <w:rPr>
                <w:bCs/>
                <w:sz w:val="22"/>
                <w:szCs w:val="22"/>
              </w:rPr>
              <w:t>Длина защищаемого участка линии</w:t>
            </w:r>
          </w:p>
        </w:tc>
        <w:tc>
          <w:tcPr>
            <w:tcW w:w="5827" w:type="dxa"/>
          </w:tcPr>
          <w:p w14:paraId="2BDE1C86" w14:textId="5D2D4C64" w:rsidR="00650F3C" w:rsidRPr="007E5C2A" w:rsidRDefault="00650F3C" w:rsidP="00650F3C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D26299">
              <w:rPr>
                <w:sz w:val="22"/>
                <w:szCs w:val="22"/>
              </w:rPr>
              <w:t>1420 мм и более (с дополнительными кожухами)</w:t>
            </w:r>
          </w:p>
        </w:tc>
      </w:tr>
      <w:tr w:rsidR="00650F3C" w:rsidRPr="007E5C2A" w14:paraId="7F056BA9" w14:textId="77777777" w:rsidTr="0070639C">
        <w:trPr>
          <w:trHeight w:val="211"/>
        </w:trPr>
        <w:tc>
          <w:tcPr>
            <w:tcW w:w="4928" w:type="dxa"/>
            <w:vMerge w:val="restart"/>
          </w:tcPr>
          <w:p w14:paraId="7F056BA7" w14:textId="18104F74" w:rsidR="00650F3C" w:rsidRPr="007E5C2A" w:rsidRDefault="00650F3C" w:rsidP="00650F3C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E5C2A">
              <w:rPr>
                <w:bCs/>
                <w:sz w:val="22"/>
                <w:szCs w:val="22"/>
              </w:rPr>
              <w:t>Состав комплекта</w:t>
            </w:r>
            <w:r>
              <w:rPr>
                <w:bCs/>
                <w:sz w:val="22"/>
                <w:szCs w:val="22"/>
              </w:rPr>
              <w:t xml:space="preserve"> ТМ-9</w:t>
            </w:r>
            <w:r w:rsidRPr="007E5C2A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5827" w:type="dxa"/>
          </w:tcPr>
          <w:p w14:paraId="7F056BA8" w14:textId="44C4E10B" w:rsidR="00650F3C" w:rsidRPr="007E5C2A" w:rsidRDefault="00650F3C" w:rsidP="00650F3C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Защитный модуль - 1</w:t>
            </w:r>
          </w:p>
        </w:tc>
      </w:tr>
      <w:tr w:rsidR="00650F3C" w:rsidRPr="007E5C2A" w14:paraId="7F056BAC" w14:textId="77777777" w:rsidTr="00D90746">
        <w:tc>
          <w:tcPr>
            <w:tcW w:w="4928" w:type="dxa"/>
            <w:vMerge/>
          </w:tcPr>
          <w:p w14:paraId="7F056BAA" w14:textId="77777777" w:rsidR="00650F3C" w:rsidRPr="007E5C2A" w:rsidRDefault="00650F3C" w:rsidP="00650F3C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827" w:type="dxa"/>
          </w:tcPr>
          <w:p w14:paraId="7F056BAB" w14:textId="4FFA3CE9" w:rsidR="00650F3C" w:rsidRPr="007E5C2A" w:rsidRDefault="00650F3C" w:rsidP="00650F3C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Гибкий кожух - 2</w:t>
            </w:r>
          </w:p>
        </w:tc>
      </w:tr>
      <w:tr w:rsidR="00650F3C" w:rsidRPr="007E5C2A" w14:paraId="66BCB608" w14:textId="77777777" w:rsidTr="00D90746">
        <w:tc>
          <w:tcPr>
            <w:tcW w:w="4928" w:type="dxa"/>
            <w:vMerge/>
          </w:tcPr>
          <w:p w14:paraId="421E2B66" w14:textId="77777777" w:rsidR="00650F3C" w:rsidRPr="007E5C2A" w:rsidRDefault="00650F3C" w:rsidP="00650F3C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827" w:type="dxa"/>
          </w:tcPr>
          <w:p w14:paraId="1A73C797" w14:textId="4DFF8F49" w:rsidR="00650F3C" w:rsidRPr="007E5C2A" w:rsidRDefault="00650F3C" w:rsidP="00650F3C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Крепежный элемент - 6</w:t>
            </w:r>
          </w:p>
        </w:tc>
      </w:tr>
      <w:tr w:rsidR="00650F3C" w:rsidRPr="007E5C2A" w14:paraId="7F056BB2" w14:textId="77777777" w:rsidTr="00D90746">
        <w:tc>
          <w:tcPr>
            <w:tcW w:w="4928" w:type="dxa"/>
          </w:tcPr>
          <w:p w14:paraId="7F056BB0" w14:textId="77777777" w:rsidR="00650F3C" w:rsidRPr="007E5C2A" w:rsidRDefault="00650F3C" w:rsidP="00650F3C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E5C2A">
              <w:rPr>
                <w:bCs/>
                <w:sz w:val="22"/>
                <w:szCs w:val="22"/>
              </w:rPr>
              <w:t>Габаритные размеры в сборе, мм</w:t>
            </w:r>
          </w:p>
        </w:tc>
        <w:tc>
          <w:tcPr>
            <w:tcW w:w="5827" w:type="dxa"/>
          </w:tcPr>
          <w:p w14:paraId="7F056BB1" w14:textId="3029A08D" w:rsidR="00650F3C" w:rsidRPr="007E5C2A" w:rsidRDefault="00650F3C" w:rsidP="00650F3C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650F3C" w:rsidRPr="007E5C2A" w14:paraId="7F056BB5" w14:textId="77777777" w:rsidTr="00D90746">
        <w:tc>
          <w:tcPr>
            <w:tcW w:w="4928" w:type="dxa"/>
          </w:tcPr>
          <w:p w14:paraId="7F056BB3" w14:textId="0CC2BEF8" w:rsidR="00650F3C" w:rsidRPr="007E5C2A" w:rsidRDefault="00650F3C" w:rsidP="00650F3C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Вес комплекта</w:t>
            </w:r>
            <w:r w:rsidRPr="007E5C2A">
              <w:rPr>
                <w:bCs/>
                <w:sz w:val="22"/>
                <w:szCs w:val="22"/>
              </w:rPr>
              <w:t>, кг</w:t>
            </w:r>
          </w:p>
        </w:tc>
        <w:tc>
          <w:tcPr>
            <w:tcW w:w="5827" w:type="dxa"/>
          </w:tcPr>
          <w:p w14:paraId="7F056BB4" w14:textId="409946A3" w:rsidR="00650F3C" w:rsidRPr="007E5C2A" w:rsidRDefault="00650F3C" w:rsidP="00650F3C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0,</w:t>
            </w:r>
            <w:r w:rsidRPr="00D26299">
              <w:rPr>
                <w:sz w:val="22"/>
                <w:szCs w:val="22"/>
                <w:lang w:val="en-US"/>
              </w:rPr>
              <w:t>350</w:t>
            </w:r>
          </w:p>
        </w:tc>
      </w:tr>
      <w:tr w:rsidR="00650F3C" w:rsidRPr="007E5C2A" w14:paraId="7F056BB8" w14:textId="77777777" w:rsidTr="00D90746">
        <w:tc>
          <w:tcPr>
            <w:tcW w:w="4928" w:type="dxa"/>
          </w:tcPr>
          <w:p w14:paraId="7F056BB6" w14:textId="4A3D2D77" w:rsidR="00650F3C" w:rsidRPr="00D26299" w:rsidRDefault="00650F3C" w:rsidP="00650F3C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Температура эксплуатации</w:t>
            </w:r>
          </w:p>
        </w:tc>
        <w:tc>
          <w:tcPr>
            <w:tcW w:w="5827" w:type="dxa"/>
          </w:tcPr>
          <w:p w14:paraId="7F056BB7" w14:textId="00CB4B14" w:rsidR="00650F3C" w:rsidRPr="007E5C2A" w:rsidRDefault="00650F3C" w:rsidP="00650F3C">
            <w:pPr>
              <w:ind w:firstLine="0"/>
              <w:jc w:val="left"/>
              <w:rPr>
                <w:sz w:val="22"/>
                <w:szCs w:val="22"/>
              </w:rPr>
            </w:pPr>
            <w:r w:rsidRPr="00D26299">
              <w:rPr>
                <w:sz w:val="22"/>
                <w:szCs w:val="22"/>
              </w:rPr>
              <w:t>от – 45ºС до + 90ºС</w:t>
            </w:r>
          </w:p>
        </w:tc>
      </w:tr>
      <w:tr w:rsidR="00650F3C" w:rsidRPr="007E5C2A" w14:paraId="001287A5" w14:textId="77777777" w:rsidTr="00D90746">
        <w:tc>
          <w:tcPr>
            <w:tcW w:w="4928" w:type="dxa"/>
          </w:tcPr>
          <w:p w14:paraId="4F6E9C64" w14:textId="61EA6861" w:rsidR="00650F3C" w:rsidRDefault="00650F3C" w:rsidP="00650F3C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Температура монтажа</w:t>
            </w:r>
          </w:p>
        </w:tc>
        <w:tc>
          <w:tcPr>
            <w:tcW w:w="5827" w:type="dxa"/>
          </w:tcPr>
          <w:p w14:paraId="61727C2C" w14:textId="15D24DBE" w:rsidR="00650F3C" w:rsidRPr="00D26299" w:rsidRDefault="00650F3C" w:rsidP="00650F3C">
            <w:pPr>
              <w:ind w:firstLine="0"/>
              <w:jc w:val="left"/>
              <w:rPr>
                <w:sz w:val="22"/>
                <w:szCs w:val="22"/>
              </w:rPr>
            </w:pPr>
            <w:r w:rsidRPr="00D26299">
              <w:rPr>
                <w:sz w:val="22"/>
                <w:szCs w:val="22"/>
              </w:rPr>
              <w:t>от – 15ºС до + 45ºС</w:t>
            </w:r>
          </w:p>
        </w:tc>
      </w:tr>
    </w:tbl>
    <w:p w14:paraId="7F056BBC" w14:textId="77777777" w:rsidR="00D90746" w:rsidRDefault="00D9074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C43E21" w14:textId="77777777" w:rsidR="00D90565" w:rsidRPr="007E5C2A" w:rsidRDefault="00D9056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F056BBD" w14:textId="77777777" w:rsidR="00612811" w:rsidRPr="007E5C2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E5C2A">
        <w:rPr>
          <w:b/>
          <w:bCs/>
          <w:sz w:val="26"/>
          <w:szCs w:val="26"/>
        </w:rPr>
        <w:t>Общие требования.</w:t>
      </w:r>
      <w:r w:rsidR="00E00392" w:rsidRPr="007E5C2A">
        <w:rPr>
          <w:b/>
          <w:bCs/>
          <w:sz w:val="26"/>
          <w:szCs w:val="26"/>
        </w:rPr>
        <w:t xml:space="preserve"> </w:t>
      </w:r>
    </w:p>
    <w:p w14:paraId="7F056BBE" w14:textId="77777777" w:rsidR="00F64720" w:rsidRPr="007E5C2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E5C2A">
        <w:rPr>
          <w:sz w:val="24"/>
          <w:szCs w:val="24"/>
        </w:rPr>
        <w:t>2.1.</w:t>
      </w:r>
      <w:r w:rsidR="00612811" w:rsidRPr="007E5C2A">
        <w:rPr>
          <w:sz w:val="24"/>
          <w:szCs w:val="24"/>
        </w:rPr>
        <w:t xml:space="preserve"> </w:t>
      </w:r>
      <w:r w:rsidR="00F64720" w:rsidRPr="007E5C2A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F056BBF" w14:textId="77777777" w:rsidR="00FA3FFC" w:rsidRPr="007E5C2A" w:rsidRDefault="00FA3FFC" w:rsidP="00FA3FF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E5C2A">
        <w:rPr>
          <w:sz w:val="24"/>
          <w:szCs w:val="24"/>
        </w:rPr>
        <w:t>продукция должна быть новой, ранее не использованной;</w:t>
      </w:r>
    </w:p>
    <w:p w14:paraId="7F056BC0" w14:textId="77777777" w:rsidR="00F64720" w:rsidRPr="007E5C2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E5C2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F056BC1" w14:textId="77777777" w:rsidR="00F64720" w:rsidRPr="007E5C2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E5C2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F056BC3" w14:textId="481F909E" w:rsidR="00F64720" w:rsidRPr="007E5C2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E5C2A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9D3EBB" w:rsidRPr="007E5C2A">
        <w:rPr>
          <w:sz w:val="24"/>
          <w:szCs w:val="24"/>
        </w:rPr>
        <w:t>ПАО</w:t>
      </w:r>
      <w:r w:rsidRPr="007E5C2A">
        <w:rPr>
          <w:sz w:val="24"/>
          <w:szCs w:val="24"/>
        </w:rPr>
        <w:t xml:space="preserve"> «</w:t>
      </w:r>
      <w:r w:rsidR="0016286A">
        <w:rPr>
          <w:sz w:val="24"/>
          <w:szCs w:val="24"/>
        </w:rPr>
        <w:t>Россети Центр</w:t>
      </w:r>
      <w:r w:rsidRPr="007E5C2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F056BC4" w14:textId="41B0CE81" w:rsidR="00F64720" w:rsidRPr="007E5C2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E5C2A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9D3EBB" w:rsidRPr="007E5C2A">
        <w:rPr>
          <w:sz w:val="24"/>
          <w:szCs w:val="24"/>
        </w:rPr>
        <w:t>ПАО</w:t>
      </w:r>
      <w:r w:rsidRPr="007E5C2A">
        <w:rPr>
          <w:sz w:val="24"/>
          <w:szCs w:val="24"/>
        </w:rPr>
        <w:t xml:space="preserve"> «</w:t>
      </w:r>
      <w:r w:rsidR="0016286A">
        <w:rPr>
          <w:sz w:val="24"/>
          <w:szCs w:val="24"/>
        </w:rPr>
        <w:t>Россети Центр</w:t>
      </w:r>
      <w:r w:rsidRPr="007E5C2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F056BC5" w14:textId="4560F8EF" w:rsidR="00F64720" w:rsidRPr="007E5C2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E5C2A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D3EBB" w:rsidRPr="007E5C2A">
        <w:rPr>
          <w:sz w:val="24"/>
          <w:szCs w:val="24"/>
        </w:rPr>
        <w:t>ПАО</w:t>
      </w:r>
      <w:r w:rsidRPr="007E5C2A">
        <w:rPr>
          <w:sz w:val="24"/>
          <w:szCs w:val="24"/>
        </w:rPr>
        <w:t xml:space="preserve"> «Россети»;</w:t>
      </w:r>
    </w:p>
    <w:p w14:paraId="7F056BC6" w14:textId="4D5924C8" w:rsidR="00F64720" w:rsidRPr="007E5C2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E5C2A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D3EBB" w:rsidRPr="007E5C2A">
        <w:rPr>
          <w:sz w:val="24"/>
          <w:szCs w:val="24"/>
        </w:rPr>
        <w:t>ПАО</w:t>
      </w:r>
      <w:r w:rsidRPr="007E5C2A">
        <w:rPr>
          <w:sz w:val="24"/>
          <w:szCs w:val="24"/>
        </w:rPr>
        <w:t xml:space="preserve"> «</w:t>
      </w:r>
      <w:r w:rsidR="00B77284" w:rsidRPr="007E5C2A">
        <w:rPr>
          <w:sz w:val="24"/>
          <w:szCs w:val="24"/>
        </w:rPr>
        <w:t>Россети</w:t>
      </w:r>
      <w:r w:rsidRPr="007E5C2A">
        <w:rPr>
          <w:sz w:val="24"/>
          <w:szCs w:val="24"/>
        </w:rPr>
        <w:t>»;</w:t>
      </w:r>
    </w:p>
    <w:p w14:paraId="7F056BC7" w14:textId="416A4BB1" w:rsidR="00F64720" w:rsidRPr="007E5C2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E5C2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7480F" w:rsidRPr="007E5C2A">
        <w:rPr>
          <w:sz w:val="24"/>
          <w:szCs w:val="24"/>
        </w:rPr>
        <w:t>продукции</w:t>
      </w:r>
      <w:r w:rsidRPr="007E5C2A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F056BC8" w14:textId="77777777" w:rsidR="00FB7AEF" w:rsidRPr="007E5C2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E5C2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B5BEB61" w14:textId="77777777" w:rsidR="00527B4D" w:rsidRPr="009B7A52" w:rsidRDefault="00843900" w:rsidP="00527B4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7E5C2A">
        <w:rPr>
          <w:sz w:val="24"/>
          <w:szCs w:val="24"/>
        </w:rPr>
        <w:tab/>
      </w:r>
      <w:r w:rsidRPr="009B7A52">
        <w:rPr>
          <w:sz w:val="24"/>
          <w:szCs w:val="24"/>
        </w:rPr>
        <w:tab/>
      </w:r>
      <w:r w:rsidR="00527B4D" w:rsidRPr="009B7A52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7F056BCA" w14:textId="1838BC20" w:rsidR="008641F6" w:rsidRPr="007E5C2A" w:rsidRDefault="00527B4D" w:rsidP="00527B4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          </w:t>
      </w:r>
      <w:r w:rsidR="00843900" w:rsidRPr="007E5C2A">
        <w:rPr>
          <w:sz w:val="24"/>
          <w:szCs w:val="24"/>
        </w:rPr>
        <w:t xml:space="preserve">2.3. </w:t>
      </w:r>
      <w:r w:rsidR="001C72DB" w:rsidRPr="007E5C2A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7E5C2A">
        <w:rPr>
          <w:sz w:val="24"/>
          <w:szCs w:val="24"/>
        </w:rPr>
        <w:t>установок» (ПУЭ) (7-е издание) и</w:t>
      </w:r>
      <w:r w:rsidR="001C72DB" w:rsidRPr="007E5C2A">
        <w:rPr>
          <w:sz w:val="24"/>
          <w:szCs w:val="24"/>
        </w:rPr>
        <w:t xml:space="preserve"> требованиям</w:t>
      </w:r>
      <w:r w:rsidR="00817119" w:rsidRPr="007E5C2A">
        <w:rPr>
          <w:sz w:val="24"/>
          <w:szCs w:val="24"/>
        </w:rPr>
        <w:t>:</w:t>
      </w:r>
      <w:r w:rsidR="001C72DB" w:rsidRPr="007E5C2A">
        <w:rPr>
          <w:sz w:val="24"/>
          <w:szCs w:val="24"/>
        </w:rPr>
        <w:t xml:space="preserve"> </w:t>
      </w:r>
    </w:p>
    <w:p w14:paraId="7F056BCC" w14:textId="77777777" w:rsidR="00F612AC" w:rsidRPr="007E5C2A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E5C2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E5C2A">
        <w:rPr>
          <w:sz w:val="24"/>
          <w:szCs w:val="24"/>
        </w:rPr>
        <w:t>.</w:t>
      </w:r>
    </w:p>
    <w:p w14:paraId="5AB4379E" w14:textId="77777777" w:rsidR="004018EE" w:rsidRPr="007E5C2A" w:rsidRDefault="00843900" w:rsidP="004018E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E5C2A">
        <w:rPr>
          <w:sz w:val="24"/>
          <w:szCs w:val="24"/>
        </w:rPr>
        <w:t xml:space="preserve">2.4. </w:t>
      </w:r>
      <w:r w:rsidR="004018EE" w:rsidRPr="007E5C2A">
        <w:rPr>
          <w:sz w:val="24"/>
          <w:szCs w:val="24"/>
        </w:rPr>
        <w:t>Упаковка, транспортирование, условия и сроки хранения.</w:t>
      </w:r>
    </w:p>
    <w:p w14:paraId="4EC68755" w14:textId="77777777" w:rsidR="004018EE" w:rsidRPr="007E5C2A" w:rsidRDefault="004018EE" w:rsidP="004018EE">
      <w:pPr>
        <w:spacing w:line="276" w:lineRule="auto"/>
        <w:ind w:firstLine="709"/>
        <w:rPr>
          <w:sz w:val="24"/>
          <w:szCs w:val="24"/>
        </w:rPr>
      </w:pPr>
      <w:r w:rsidRPr="007E5C2A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142A70A" w14:textId="77777777" w:rsidR="004018EE" w:rsidRPr="007E5C2A" w:rsidRDefault="004018EE" w:rsidP="004018EE">
      <w:pPr>
        <w:spacing w:line="276" w:lineRule="auto"/>
        <w:ind w:firstLine="709"/>
        <w:rPr>
          <w:sz w:val="24"/>
          <w:szCs w:val="24"/>
        </w:rPr>
      </w:pPr>
      <w:r w:rsidRPr="007E5C2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50EF855" w14:textId="77777777" w:rsidR="004018EE" w:rsidRPr="007E5C2A" w:rsidRDefault="004018EE" w:rsidP="004018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E5C2A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A59BC95" w14:textId="77777777" w:rsidR="004018EE" w:rsidRPr="007E5C2A" w:rsidRDefault="004018EE" w:rsidP="004018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E5C2A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FA46297" w14:textId="77777777" w:rsidR="004018EE" w:rsidRPr="007E5C2A" w:rsidRDefault="004018EE" w:rsidP="004018E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E5C2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067191D" w14:textId="77777777" w:rsidR="004018EE" w:rsidRPr="007E5C2A" w:rsidRDefault="004018EE" w:rsidP="004018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E5C2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E3B5AB5" w14:textId="77777777" w:rsidR="004018EE" w:rsidRPr="007E5C2A" w:rsidRDefault="004018EE" w:rsidP="004018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E5C2A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6139E2E" w14:textId="77777777" w:rsidR="004018EE" w:rsidRPr="007E5C2A" w:rsidRDefault="004018EE" w:rsidP="004018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9A82F0B" w14:textId="77777777" w:rsidR="004018EE" w:rsidRPr="007E5C2A" w:rsidRDefault="004018EE" w:rsidP="004018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E5C2A">
        <w:rPr>
          <w:b/>
          <w:bCs/>
          <w:sz w:val="26"/>
          <w:szCs w:val="26"/>
        </w:rPr>
        <w:t>Гарантийные обязательства.</w:t>
      </w:r>
    </w:p>
    <w:p w14:paraId="642174C9" w14:textId="30F7313A" w:rsidR="004018EE" w:rsidRPr="007E5C2A" w:rsidRDefault="004018EE" w:rsidP="004018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E5C2A">
        <w:rPr>
          <w:sz w:val="24"/>
          <w:szCs w:val="24"/>
        </w:rPr>
        <w:t>Гарантия на поставляемую продукцию должна рас</w:t>
      </w:r>
      <w:r w:rsidR="007E5C2A">
        <w:rPr>
          <w:sz w:val="24"/>
          <w:szCs w:val="24"/>
        </w:rPr>
        <w:t>пространяться не менее чем на 60</w:t>
      </w:r>
      <w:r w:rsidRPr="007E5C2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E5C2A">
        <w:rPr>
          <w:szCs w:val="24"/>
        </w:rPr>
        <w:t>л</w:t>
      </w:r>
      <w:r w:rsidRPr="007E5C2A">
        <w:rPr>
          <w:sz w:val="24"/>
          <w:szCs w:val="24"/>
        </w:rPr>
        <w:t>инейн</w:t>
      </w:r>
      <w:r w:rsidRPr="007E5C2A">
        <w:rPr>
          <w:szCs w:val="24"/>
        </w:rPr>
        <w:t xml:space="preserve">ой </w:t>
      </w:r>
      <w:r w:rsidRPr="007E5C2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28A4145" w14:textId="77777777" w:rsidR="004018EE" w:rsidRPr="007E5C2A" w:rsidRDefault="004018EE" w:rsidP="004018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F6F6BE" w14:textId="77777777" w:rsidR="004018EE" w:rsidRPr="007E5C2A" w:rsidRDefault="004018EE" w:rsidP="004018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E5C2A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964A878" w14:textId="77777777" w:rsidR="004018EE" w:rsidRPr="007E5C2A" w:rsidRDefault="004018EE" w:rsidP="004018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E5C2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59FEE71" w14:textId="77777777" w:rsidR="004018EE" w:rsidRPr="007E5C2A" w:rsidRDefault="004018EE" w:rsidP="004018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8B3FA3" w14:textId="77777777" w:rsidR="004018EE" w:rsidRPr="007E5C2A" w:rsidRDefault="004018EE" w:rsidP="004018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E5C2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0154135" w14:textId="77777777" w:rsidR="004018EE" w:rsidRPr="007E5C2A" w:rsidRDefault="004018EE" w:rsidP="004018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E5C2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A7364CD" w14:textId="77777777" w:rsidR="004018EE" w:rsidRPr="007E5C2A" w:rsidRDefault="004018EE" w:rsidP="004018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E5C2A">
        <w:rPr>
          <w:szCs w:val="24"/>
        </w:rPr>
        <w:t>- паспорт по нормативной документации, утвержденной в установленном порядке;</w:t>
      </w:r>
    </w:p>
    <w:p w14:paraId="07EEB816" w14:textId="77777777" w:rsidR="004018EE" w:rsidRPr="007E5C2A" w:rsidRDefault="004018EE" w:rsidP="004018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E5C2A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C18CC87" w14:textId="77777777" w:rsidR="004018EE" w:rsidRPr="007E5C2A" w:rsidRDefault="004018EE" w:rsidP="004018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E5C2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E6B3B27" w14:textId="77777777" w:rsidR="004018EE" w:rsidRPr="007E5C2A" w:rsidRDefault="004018EE" w:rsidP="004018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E5C2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2C8EE0E" w14:textId="77777777" w:rsidR="004018EE" w:rsidRPr="007E5C2A" w:rsidRDefault="004018EE" w:rsidP="004018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E5C2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1617357" w14:textId="77777777" w:rsidR="004018EE" w:rsidRPr="007E5C2A" w:rsidRDefault="004018EE" w:rsidP="004018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E5C2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292ABCC" w14:textId="77777777" w:rsidR="004018EE" w:rsidRPr="007E5C2A" w:rsidRDefault="004018EE" w:rsidP="004018E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E5C2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FD566C2" w14:textId="77777777" w:rsidR="004018EE" w:rsidRPr="007E5C2A" w:rsidRDefault="004018EE" w:rsidP="004018E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8D3FC6A" w14:textId="77777777" w:rsidR="004018EE" w:rsidRPr="007E5C2A" w:rsidRDefault="004018EE" w:rsidP="004018E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E5C2A">
        <w:rPr>
          <w:b/>
          <w:bCs/>
          <w:sz w:val="26"/>
          <w:szCs w:val="26"/>
        </w:rPr>
        <w:t>Правила приемки продукции.</w:t>
      </w:r>
    </w:p>
    <w:p w14:paraId="07875A7C" w14:textId="5139B8CB" w:rsidR="004018EE" w:rsidRPr="007E5C2A" w:rsidRDefault="004018EE" w:rsidP="004018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E5C2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6286A">
        <w:rPr>
          <w:szCs w:val="24"/>
        </w:rPr>
        <w:t>Россети Центр</w:t>
      </w:r>
      <w:r w:rsidRPr="007E5C2A">
        <w:rPr>
          <w:szCs w:val="24"/>
        </w:rPr>
        <w:t>» и ответственными представителями Поставщика при получении их на склад.</w:t>
      </w:r>
    </w:p>
    <w:p w14:paraId="6EA6F0B4" w14:textId="6E3FF615" w:rsidR="004018EE" w:rsidRDefault="004018EE" w:rsidP="004018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E5C2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5EE9044" w14:textId="77777777" w:rsidR="00294348" w:rsidRDefault="00294348" w:rsidP="004018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4402734" w14:textId="77777777" w:rsidR="00294348" w:rsidRDefault="00294348" w:rsidP="0029434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C2CF8F0" w14:textId="77777777" w:rsidR="00294348" w:rsidRDefault="00294348" w:rsidP="0029434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C214D94" w14:textId="77777777" w:rsidR="00294348" w:rsidRPr="007E5C2A" w:rsidRDefault="00294348" w:rsidP="004018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294348" w:rsidRPr="007E5C2A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C3A8D" w14:textId="77777777" w:rsidR="004817BE" w:rsidRDefault="004817BE">
      <w:r>
        <w:separator/>
      </w:r>
    </w:p>
  </w:endnote>
  <w:endnote w:type="continuationSeparator" w:id="0">
    <w:p w14:paraId="37706BB8" w14:textId="77777777" w:rsidR="004817BE" w:rsidRDefault="00481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7D9F0" w14:textId="77777777" w:rsidR="004817BE" w:rsidRDefault="004817BE">
      <w:r>
        <w:separator/>
      </w:r>
    </w:p>
  </w:footnote>
  <w:footnote w:type="continuationSeparator" w:id="0">
    <w:p w14:paraId="45AA23D3" w14:textId="77777777" w:rsidR="004817BE" w:rsidRDefault="00481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056BF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F056BF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31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3C9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21F"/>
    <w:rsid w:val="00071958"/>
    <w:rsid w:val="0007491B"/>
    <w:rsid w:val="0007606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73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86A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D7398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646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348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31E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43A"/>
    <w:rsid w:val="002E0031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00F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480F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18E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0E9F"/>
    <w:rsid w:val="00422683"/>
    <w:rsid w:val="00424173"/>
    <w:rsid w:val="0042571C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7356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17BE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87595"/>
    <w:rsid w:val="004900B6"/>
    <w:rsid w:val="00490EA7"/>
    <w:rsid w:val="0049156E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250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B61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01F"/>
    <w:rsid w:val="00521C4A"/>
    <w:rsid w:val="0052201D"/>
    <w:rsid w:val="005247BF"/>
    <w:rsid w:val="00524D4F"/>
    <w:rsid w:val="0052606E"/>
    <w:rsid w:val="005263EE"/>
    <w:rsid w:val="0052681C"/>
    <w:rsid w:val="00527B4D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1B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4F3C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3C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39C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2F6F"/>
    <w:rsid w:val="0075345A"/>
    <w:rsid w:val="00753684"/>
    <w:rsid w:val="00753762"/>
    <w:rsid w:val="00754FB9"/>
    <w:rsid w:val="0075512D"/>
    <w:rsid w:val="00756B49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C35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5C2A"/>
    <w:rsid w:val="007F0146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2FB9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259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6DD7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2F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BE6"/>
    <w:rsid w:val="008E7F56"/>
    <w:rsid w:val="008F029C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72B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4F3"/>
    <w:rsid w:val="009520A3"/>
    <w:rsid w:val="0095211C"/>
    <w:rsid w:val="009537B9"/>
    <w:rsid w:val="009538B8"/>
    <w:rsid w:val="00955E24"/>
    <w:rsid w:val="0095736F"/>
    <w:rsid w:val="009578A2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B7A52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BB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5A4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5BFE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713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284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05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C91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4EE8"/>
    <w:rsid w:val="00CC5635"/>
    <w:rsid w:val="00CC695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299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4055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5"/>
    <w:rsid w:val="00D9056F"/>
    <w:rsid w:val="00D905D8"/>
    <w:rsid w:val="00D90746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90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DC2"/>
    <w:rsid w:val="00F27C11"/>
    <w:rsid w:val="00F27CD0"/>
    <w:rsid w:val="00F318A5"/>
    <w:rsid w:val="00F31E92"/>
    <w:rsid w:val="00F3335E"/>
    <w:rsid w:val="00F364EA"/>
    <w:rsid w:val="00F37973"/>
    <w:rsid w:val="00F41BE5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0AF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3FFC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19EB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56B86"/>
  <w15:docId w15:val="{B10BB7DB-ABF0-4F91-BB4D-AE6DA953D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872259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4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284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FE1A1-4DB1-4F96-872A-44FF1660D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D8541F-AAAD-4429-9A67-73A530C6DC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C6FB27C-9664-4400-A018-85CA9FE3EC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9CB898-904D-4290-A27A-8AB1F2EE1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4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12</cp:revision>
  <cp:lastPrinted>2010-09-30T14:29:00Z</cp:lastPrinted>
  <dcterms:created xsi:type="dcterms:W3CDTF">2022-12-29T15:24:00Z</dcterms:created>
  <dcterms:modified xsi:type="dcterms:W3CDTF">2022-12-30T11:23:00Z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